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379DBF47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04550">
        <w:rPr>
          <w:b/>
          <w:i/>
          <w:noProof/>
          <w:sz w:val="28"/>
        </w:rPr>
        <w:t>3879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7A58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D76">
        <w:rPr>
          <w:rFonts w:ascii="Arial" w:hAnsi="Arial" w:cs="Arial"/>
          <w:b/>
          <w:sz w:val="22"/>
          <w:szCs w:val="22"/>
        </w:rPr>
        <w:t xml:space="preserve">Draft Reply LS on </w:t>
      </w:r>
      <w:r w:rsidR="008908BA" w:rsidRPr="008908BA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5073B1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D9C">
        <w:rPr>
          <w:rFonts w:ascii="Arial" w:hAnsi="Arial" w:cs="Arial"/>
          <w:b/>
          <w:bCs/>
          <w:sz w:val="22"/>
          <w:szCs w:val="22"/>
        </w:rPr>
        <w:t>S3-233507</w:t>
      </w:r>
    </w:p>
    <w:p w14:paraId="2C6E4D6E" w14:textId="0A386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1E9D3ED8" w14:textId="5D8BDB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50C47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77777777" w:rsidR="0029328E" w:rsidRDefault="009A7038" w:rsidP="000F6242">
      <w:r w:rsidRPr="008F0AC6">
        <w:t xml:space="preserve">SA3 would like to thank CT1 for the LS on </w:t>
      </w:r>
      <w:r w:rsidR="008908BA" w:rsidRPr="008F0AC6">
        <w:t>Retrieving keys for decryption of protected IEs for U2N relay</w:t>
      </w:r>
      <w:r w:rsidR="008F0AC6">
        <w:t>.</w:t>
      </w:r>
      <w:r w:rsidR="00FF5477">
        <w:t xml:space="preserve"> </w:t>
      </w:r>
    </w:p>
    <w:p w14:paraId="6BA397D8" w14:textId="59D2C38A" w:rsidR="008F6C74" w:rsidRDefault="00FF5477" w:rsidP="000F6242">
      <w:r>
        <w:t xml:space="preserve">Regarding the question </w:t>
      </w:r>
      <w:r w:rsidR="00BB51AC">
        <w:t xml:space="preserve">on </w:t>
      </w:r>
      <w:r w:rsidR="009410B6">
        <w:t>how the 5G ProSe UE-to-network relay UE retrieve</w:t>
      </w:r>
      <w:r w:rsidR="0029328E">
        <w:t>s</w:t>
      </w:r>
      <w:r w:rsidR="009410B6">
        <w:t xml:space="preserve"> the corresponding discovery security parameters for decryption of the relay service code and the UP-PRUK ID/CP-PRUK ID in the PROSE DIRECT LINK ESTABLISHMENT REQUEST message, </w:t>
      </w:r>
      <w:r w:rsidR="00337939">
        <w:t xml:space="preserve">the 5G ProSe UE-to-network relay UE </w:t>
      </w:r>
      <w:r w:rsidR="000844EA">
        <w:t xml:space="preserve">need to </w:t>
      </w:r>
      <w:r w:rsidR="00324B9D">
        <w:t xml:space="preserve">try </w:t>
      </w:r>
      <w:r w:rsidR="00696006">
        <w:t>discovery</w:t>
      </w:r>
      <w:r w:rsidR="004A4AE1">
        <w:t xml:space="preserve"> </w:t>
      </w:r>
      <w:r w:rsidR="0071094A">
        <w:t xml:space="preserve">security </w:t>
      </w:r>
      <w:r w:rsidR="004A4AE1">
        <w:t xml:space="preserve">parameters </w:t>
      </w:r>
      <w:r w:rsidR="00CF3BE9">
        <w:t xml:space="preserve">for </w:t>
      </w:r>
      <w:r w:rsidR="004B6483">
        <w:t>decryption</w:t>
      </w:r>
      <w:r w:rsidR="0071094A">
        <w:t>.</w:t>
      </w:r>
      <w:r w:rsidR="000F49A5">
        <w:t xml:space="preserve"> If the 5G ProSe UE-to-network relay UE </w:t>
      </w:r>
      <w:r w:rsidR="00D37DD9">
        <w:t xml:space="preserve">is currently </w:t>
      </w:r>
      <w:r w:rsidR="00897959">
        <w:t xml:space="preserve">serving multiple </w:t>
      </w:r>
      <w:r w:rsidR="00664F56">
        <w:t>RSCs, the 5G ProSe UE-to-network relay UE need</w:t>
      </w:r>
      <w:r w:rsidR="000F49A5">
        <w:t xml:space="preserve"> </w:t>
      </w:r>
      <w:r w:rsidR="00443685">
        <w:t xml:space="preserve">to try </w:t>
      </w:r>
      <w:r w:rsidR="000F49A5">
        <w:t xml:space="preserve">multiple sets of </w:t>
      </w:r>
      <w:r w:rsidR="00696006">
        <w:t xml:space="preserve">discovery </w:t>
      </w:r>
      <w:r w:rsidR="000F49A5">
        <w:t>security para</w:t>
      </w:r>
      <w:r w:rsidR="00D37DD9">
        <w:t>meters</w:t>
      </w:r>
      <w:r w:rsidR="008112E9">
        <w:t xml:space="preserve"> to identify the </w:t>
      </w:r>
      <w:r w:rsidR="00511335">
        <w:t xml:space="preserve">RSC </w:t>
      </w:r>
      <w:r w:rsidR="00F0715A">
        <w:t xml:space="preserve">included </w:t>
      </w:r>
      <w:r w:rsidR="00C50D95">
        <w:t>in the PROSE DIRECT LINK ESTABLISHMENT REQUEST message</w:t>
      </w:r>
      <w:r w:rsidR="00443685">
        <w:t>.</w:t>
      </w:r>
    </w:p>
    <w:p w14:paraId="7A1E7957" w14:textId="05A47C46" w:rsidR="001A5D8F" w:rsidRPr="00FF5477" w:rsidRDefault="001A5D8F" w:rsidP="000F6242">
      <w:r>
        <w:t>Regarding the question on</w:t>
      </w:r>
      <w:r w:rsidR="00A80D92">
        <w:t xml:space="preserve"> whether </w:t>
      </w:r>
      <w:r w:rsidR="00A278F6">
        <w:t xml:space="preserve">any additional security mechanism needed, SA3 </w:t>
      </w:r>
      <w:r w:rsidR="00BD4B23">
        <w:t xml:space="preserve">does not </w:t>
      </w:r>
      <w:r w:rsidR="00D15A50">
        <w:t xml:space="preserve">require any </w:t>
      </w:r>
      <w:r w:rsidR="00BD4B23">
        <w:t>additional security mechanism for decryption of protected IEs for UE-to-network relay</w:t>
      </w:r>
      <w:r w:rsidR="007C047C"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4841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0D8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A3E62EE" w14:textId="6191BDF2" w:rsidR="00B97703" w:rsidRPr="00974738" w:rsidRDefault="00B97703" w:rsidP="000D4B50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8F0AC6" w:rsidRPr="00974738">
        <w:t xml:space="preserve">CT1 is kindly requested </w:t>
      </w:r>
      <w:r w:rsidR="00974738" w:rsidRPr="00974738">
        <w:t>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3BBE9D28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E</w:t>
      </w:r>
      <w:r w:rsidR="00F538C8">
        <w:t>U</w:t>
      </w:r>
      <w:r w:rsidR="009E0B14">
        <w:t xml:space="preserve">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6D9D" w14:textId="77777777" w:rsidR="00283EF0" w:rsidRDefault="00283EF0">
      <w:pPr>
        <w:spacing w:after="0"/>
      </w:pPr>
      <w:r>
        <w:separator/>
      </w:r>
    </w:p>
  </w:endnote>
  <w:endnote w:type="continuationSeparator" w:id="0">
    <w:p w14:paraId="4D677EE7" w14:textId="77777777" w:rsidR="00283EF0" w:rsidRDefault="00283E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6CFB8" w14:textId="77777777" w:rsidR="00283EF0" w:rsidRDefault="00283EF0">
      <w:pPr>
        <w:spacing w:after="0"/>
      </w:pPr>
      <w:r>
        <w:separator/>
      </w:r>
    </w:p>
  </w:footnote>
  <w:footnote w:type="continuationSeparator" w:id="0">
    <w:p w14:paraId="4A93D271" w14:textId="77777777" w:rsidR="00283EF0" w:rsidRDefault="00283E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50"/>
    <w:rsid w:val="00012C02"/>
    <w:rsid w:val="00017F23"/>
    <w:rsid w:val="00074D3C"/>
    <w:rsid w:val="000844EA"/>
    <w:rsid w:val="000A0C0F"/>
    <w:rsid w:val="000B03C2"/>
    <w:rsid w:val="000B1A5D"/>
    <w:rsid w:val="000B21DF"/>
    <w:rsid w:val="000B2AB7"/>
    <w:rsid w:val="000D4B50"/>
    <w:rsid w:val="000E6116"/>
    <w:rsid w:val="000F49A5"/>
    <w:rsid w:val="000F6242"/>
    <w:rsid w:val="00103FF1"/>
    <w:rsid w:val="00111579"/>
    <w:rsid w:val="00125687"/>
    <w:rsid w:val="001658FB"/>
    <w:rsid w:val="001800A5"/>
    <w:rsid w:val="00190D81"/>
    <w:rsid w:val="00196B59"/>
    <w:rsid w:val="001A14F2"/>
    <w:rsid w:val="001A5967"/>
    <w:rsid w:val="001A5D8F"/>
    <w:rsid w:val="001B3A86"/>
    <w:rsid w:val="001B763F"/>
    <w:rsid w:val="001F23E8"/>
    <w:rsid w:val="00220060"/>
    <w:rsid w:val="00226381"/>
    <w:rsid w:val="002473B2"/>
    <w:rsid w:val="00266033"/>
    <w:rsid w:val="00282D9C"/>
    <w:rsid w:val="00283EF0"/>
    <w:rsid w:val="002869FE"/>
    <w:rsid w:val="0029328E"/>
    <w:rsid w:val="002C3B4C"/>
    <w:rsid w:val="002D1773"/>
    <w:rsid w:val="002E01C1"/>
    <w:rsid w:val="002F1940"/>
    <w:rsid w:val="00322204"/>
    <w:rsid w:val="00324B9D"/>
    <w:rsid w:val="0033086E"/>
    <w:rsid w:val="00337939"/>
    <w:rsid w:val="003608D1"/>
    <w:rsid w:val="00372BC0"/>
    <w:rsid w:val="00383545"/>
    <w:rsid w:val="003C06D2"/>
    <w:rsid w:val="003C2E4F"/>
    <w:rsid w:val="003D342A"/>
    <w:rsid w:val="003F5E20"/>
    <w:rsid w:val="00433500"/>
    <w:rsid w:val="00433F71"/>
    <w:rsid w:val="0043559E"/>
    <w:rsid w:val="00440D43"/>
    <w:rsid w:val="00441B3A"/>
    <w:rsid w:val="00443685"/>
    <w:rsid w:val="00470DF6"/>
    <w:rsid w:val="00490D22"/>
    <w:rsid w:val="00494188"/>
    <w:rsid w:val="004A1F4C"/>
    <w:rsid w:val="004A4AE1"/>
    <w:rsid w:val="004A7B83"/>
    <w:rsid w:val="004B6483"/>
    <w:rsid w:val="004E0977"/>
    <w:rsid w:val="004E3939"/>
    <w:rsid w:val="005068A8"/>
    <w:rsid w:val="00506E5A"/>
    <w:rsid w:val="00511335"/>
    <w:rsid w:val="00526DDD"/>
    <w:rsid w:val="00571290"/>
    <w:rsid w:val="005B6433"/>
    <w:rsid w:val="005E36D4"/>
    <w:rsid w:val="006052AD"/>
    <w:rsid w:val="006456C0"/>
    <w:rsid w:val="0065337B"/>
    <w:rsid w:val="00664F56"/>
    <w:rsid w:val="00696006"/>
    <w:rsid w:val="006F0BA3"/>
    <w:rsid w:val="0071094A"/>
    <w:rsid w:val="00734F66"/>
    <w:rsid w:val="0073766B"/>
    <w:rsid w:val="00737F3B"/>
    <w:rsid w:val="007C047C"/>
    <w:rsid w:val="007C5A0D"/>
    <w:rsid w:val="007C7DC1"/>
    <w:rsid w:val="007F0EFC"/>
    <w:rsid w:val="007F4F92"/>
    <w:rsid w:val="008112E9"/>
    <w:rsid w:val="00855753"/>
    <w:rsid w:val="00871D76"/>
    <w:rsid w:val="008758B0"/>
    <w:rsid w:val="00886F72"/>
    <w:rsid w:val="008908BA"/>
    <w:rsid w:val="00897959"/>
    <w:rsid w:val="008A1EC3"/>
    <w:rsid w:val="008D772F"/>
    <w:rsid w:val="008F0AC6"/>
    <w:rsid w:val="008F6C74"/>
    <w:rsid w:val="00914CD1"/>
    <w:rsid w:val="009410B6"/>
    <w:rsid w:val="009419D9"/>
    <w:rsid w:val="009603F6"/>
    <w:rsid w:val="00974738"/>
    <w:rsid w:val="009963AC"/>
    <w:rsid w:val="0099764C"/>
    <w:rsid w:val="009A2F06"/>
    <w:rsid w:val="009A7038"/>
    <w:rsid w:val="009C01E1"/>
    <w:rsid w:val="009E0B14"/>
    <w:rsid w:val="009F3F94"/>
    <w:rsid w:val="00A217D4"/>
    <w:rsid w:val="00A26521"/>
    <w:rsid w:val="00A278F6"/>
    <w:rsid w:val="00A455B0"/>
    <w:rsid w:val="00A57D88"/>
    <w:rsid w:val="00A60522"/>
    <w:rsid w:val="00A70448"/>
    <w:rsid w:val="00A80D92"/>
    <w:rsid w:val="00AA2EC9"/>
    <w:rsid w:val="00AA4FF3"/>
    <w:rsid w:val="00AE1B3E"/>
    <w:rsid w:val="00AF4345"/>
    <w:rsid w:val="00B27B7A"/>
    <w:rsid w:val="00B35644"/>
    <w:rsid w:val="00B97703"/>
    <w:rsid w:val="00BA3D66"/>
    <w:rsid w:val="00BB51AC"/>
    <w:rsid w:val="00BC484C"/>
    <w:rsid w:val="00BC533C"/>
    <w:rsid w:val="00BD4B23"/>
    <w:rsid w:val="00BF40E4"/>
    <w:rsid w:val="00C04BFC"/>
    <w:rsid w:val="00C17229"/>
    <w:rsid w:val="00C17879"/>
    <w:rsid w:val="00C50D95"/>
    <w:rsid w:val="00C664B6"/>
    <w:rsid w:val="00CB2B16"/>
    <w:rsid w:val="00CC6919"/>
    <w:rsid w:val="00CF3BE9"/>
    <w:rsid w:val="00CF6087"/>
    <w:rsid w:val="00D14BB6"/>
    <w:rsid w:val="00D15A50"/>
    <w:rsid w:val="00D33624"/>
    <w:rsid w:val="00D37DD9"/>
    <w:rsid w:val="00D520A1"/>
    <w:rsid w:val="00D60D42"/>
    <w:rsid w:val="00DB1E79"/>
    <w:rsid w:val="00DC167B"/>
    <w:rsid w:val="00DE676C"/>
    <w:rsid w:val="00E003DF"/>
    <w:rsid w:val="00E2241D"/>
    <w:rsid w:val="00ED3726"/>
    <w:rsid w:val="00EF43FD"/>
    <w:rsid w:val="00F0715A"/>
    <w:rsid w:val="00F25496"/>
    <w:rsid w:val="00F315C5"/>
    <w:rsid w:val="00F538C8"/>
    <w:rsid w:val="00F667CF"/>
    <w:rsid w:val="00F803BE"/>
    <w:rsid w:val="00F81BA1"/>
    <w:rsid w:val="00FB2E7B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2023-08-07T10:53:00Z</dcterms:created>
  <dcterms:modified xsi:type="dcterms:W3CDTF">2023-08-07T10:53:00Z</dcterms:modified>
</cp:coreProperties>
</file>